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B9B" w:rsidRDefault="008C6B9B" w:rsidP="005962CC">
      <w:pPr>
        <w:spacing w:after="0" w:line="240" w:lineRule="auto"/>
        <w:ind w:right="-730"/>
        <w:jc w:val="right"/>
        <w:rPr>
          <w:rFonts w:ascii="Times New Roman" w:hAnsi="Times New Roman"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D4EAA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1</w:t>
      </w:r>
    </w:p>
    <w:p w:rsidR="008C6B9B" w:rsidRPr="003D4EAA" w:rsidRDefault="008C6B9B" w:rsidP="005962CC">
      <w:pPr>
        <w:spacing w:after="0" w:line="240" w:lineRule="auto"/>
        <w:ind w:right="-73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D4EAA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8C6B9B" w:rsidRPr="003D4EAA" w:rsidRDefault="008C6B9B" w:rsidP="005962CC">
      <w:pPr>
        <w:spacing w:after="0" w:line="240" w:lineRule="auto"/>
        <w:ind w:right="-730" w:firstLine="709"/>
        <w:jc w:val="right"/>
        <w:rPr>
          <w:rFonts w:ascii="Times New Roman" w:hAnsi="Times New Roman"/>
          <w:sz w:val="28"/>
          <w:szCs w:val="28"/>
        </w:rPr>
      </w:pPr>
      <w:r w:rsidRPr="003D4EAA">
        <w:rPr>
          <w:rFonts w:ascii="Times New Roman" w:hAnsi="Times New Roman"/>
          <w:sz w:val="28"/>
          <w:szCs w:val="28"/>
        </w:rPr>
        <w:t>предоставления государственной услуги</w:t>
      </w:r>
    </w:p>
    <w:p w:rsidR="008C6B9B" w:rsidRPr="003D4EAA" w:rsidRDefault="008C6B9B" w:rsidP="005962CC">
      <w:pPr>
        <w:spacing w:after="0" w:line="240" w:lineRule="auto"/>
        <w:ind w:right="-730" w:firstLine="709"/>
        <w:jc w:val="right"/>
        <w:rPr>
          <w:rFonts w:ascii="Times New Roman" w:hAnsi="Times New Roman"/>
          <w:sz w:val="28"/>
          <w:szCs w:val="28"/>
        </w:rPr>
      </w:pPr>
      <w:r w:rsidRPr="003D4EAA">
        <w:rPr>
          <w:rFonts w:ascii="Times New Roman" w:hAnsi="Times New Roman"/>
          <w:sz w:val="28"/>
          <w:szCs w:val="28"/>
        </w:rPr>
        <w:t>«Выдача разрешения на заключение трудового</w:t>
      </w:r>
    </w:p>
    <w:p w:rsidR="008C6B9B" w:rsidRPr="003D4EAA" w:rsidRDefault="008C6B9B" w:rsidP="005962CC">
      <w:pPr>
        <w:spacing w:after="0" w:line="240" w:lineRule="auto"/>
        <w:ind w:right="-730" w:firstLine="709"/>
        <w:jc w:val="right"/>
        <w:rPr>
          <w:rFonts w:ascii="Times New Roman" w:hAnsi="Times New Roman"/>
          <w:sz w:val="28"/>
          <w:szCs w:val="28"/>
        </w:rPr>
      </w:pPr>
      <w:r w:rsidRPr="003D4EAA">
        <w:rPr>
          <w:rFonts w:ascii="Times New Roman" w:hAnsi="Times New Roman"/>
          <w:sz w:val="28"/>
          <w:szCs w:val="28"/>
        </w:rPr>
        <w:t>договора с несовершеннолетними в случаях,</w:t>
      </w:r>
    </w:p>
    <w:p w:rsidR="008C6B9B" w:rsidRPr="003D4EAA" w:rsidRDefault="008C6B9B" w:rsidP="005962CC">
      <w:pPr>
        <w:spacing w:after="0" w:line="240" w:lineRule="auto"/>
        <w:ind w:right="-730" w:firstLine="709"/>
        <w:jc w:val="right"/>
        <w:rPr>
          <w:rFonts w:ascii="Times New Roman" w:hAnsi="Times New Roman"/>
          <w:sz w:val="28"/>
          <w:szCs w:val="28"/>
        </w:rPr>
      </w:pPr>
      <w:r w:rsidRPr="003D4EAA">
        <w:rPr>
          <w:rFonts w:ascii="Times New Roman" w:hAnsi="Times New Roman"/>
          <w:sz w:val="28"/>
          <w:szCs w:val="28"/>
        </w:rPr>
        <w:t>предусмотренных законодательством»</w:t>
      </w:r>
    </w:p>
    <w:p w:rsidR="008C6B9B" w:rsidRPr="00852CD5" w:rsidRDefault="008C6B9B" w:rsidP="009245ED">
      <w:pPr>
        <w:autoSpaceDE w:val="0"/>
        <w:autoSpaceDN w:val="0"/>
        <w:adjustRightInd w:val="0"/>
        <w:spacing w:after="0" w:line="260" w:lineRule="exact"/>
        <w:ind w:left="9912"/>
        <w:outlineLvl w:val="0"/>
        <w:rPr>
          <w:rFonts w:ascii="Times New Roman" w:hAnsi="Times New Roman"/>
          <w:sz w:val="28"/>
          <w:szCs w:val="28"/>
        </w:rPr>
      </w:pPr>
    </w:p>
    <w:p w:rsidR="008C6B9B" w:rsidRPr="00977257" w:rsidRDefault="008C6B9B" w:rsidP="003C11AE">
      <w:pPr>
        <w:spacing w:line="240" w:lineRule="auto"/>
        <w:ind w:right="-3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8C6B9B" w:rsidRDefault="008C6B9B" w:rsidP="001F626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8C6B9B" w:rsidRDefault="008C6B9B" w:rsidP="001F626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месте нахождения, контактных телефонах, официальных сайтах в информационно-телекоммуникационной</w:t>
      </w:r>
    </w:p>
    <w:p w:rsidR="008C6B9B" w:rsidRDefault="008C6B9B" w:rsidP="001F6264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сети «Интернет», адресах электронной почты, графиках работы органов местного самоуправления Омской области, оказывающих государственную услугу</w:t>
      </w:r>
    </w:p>
    <w:p w:rsidR="008C6B9B" w:rsidRDefault="008C6B9B">
      <w:pPr>
        <w:rPr>
          <w:rFonts w:ascii="Times New Roman" w:hAnsi="Times New Roman"/>
          <w:sz w:val="28"/>
          <w:szCs w:val="28"/>
        </w:rPr>
      </w:pPr>
    </w:p>
    <w:tbl>
      <w:tblPr>
        <w:tblW w:w="154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340"/>
        <w:gridCol w:w="2436"/>
        <w:gridCol w:w="7"/>
        <w:gridCol w:w="1877"/>
        <w:gridCol w:w="3060"/>
        <w:gridCol w:w="2880"/>
        <w:gridCol w:w="2340"/>
      </w:tblGrid>
      <w:tr w:rsidR="008C6B9B" w:rsidRPr="007626E9" w:rsidTr="00300687">
        <w:tc>
          <w:tcPr>
            <w:tcW w:w="540" w:type="dxa"/>
          </w:tcPr>
          <w:p w:rsidR="008C6B9B" w:rsidRPr="007626E9" w:rsidRDefault="008C6B9B" w:rsidP="00924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C6B9B" w:rsidRPr="007626E9" w:rsidRDefault="008C6B9B" w:rsidP="00924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340" w:type="dxa"/>
          </w:tcPr>
          <w:p w:rsidR="008C6B9B" w:rsidRPr="007626E9" w:rsidRDefault="008C6B9B" w:rsidP="00924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Наименование  муниципального образования Омской области</w:t>
            </w:r>
          </w:p>
        </w:tc>
        <w:tc>
          <w:tcPr>
            <w:tcW w:w="2436" w:type="dxa"/>
          </w:tcPr>
          <w:p w:rsidR="008C6B9B" w:rsidRPr="007626E9" w:rsidRDefault="008C6B9B" w:rsidP="00924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1884" w:type="dxa"/>
            <w:gridSpan w:val="2"/>
          </w:tcPr>
          <w:p w:rsidR="008C6B9B" w:rsidRPr="007626E9" w:rsidRDefault="008C6B9B" w:rsidP="00924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Телефоны справочный службы</w:t>
            </w:r>
          </w:p>
        </w:tc>
        <w:tc>
          <w:tcPr>
            <w:tcW w:w="3060" w:type="dxa"/>
          </w:tcPr>
          <w:p w:rsidR="008C6B9B" w:rsidRPr="007626E9" w:rsidRDefault="008C6B9B" w:rsidP="00924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Адрес официального сайта органа местного самоуправления Омской области</w:t>
            </w:r>
          </w:p>
        </w:tc>
        <w:tc>
          <w:tcPr>
            <w:tcW w:w="2880" w:type="dxa"/>
          </w:tcPr>
          <w:p w:rsidR="008C6B9B" w:rsidRPr="007626E9" w:rsidRDefault="008C6B9B" w:rsidP="009245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Адрес электронной почты органа местного самоуправления Омской  области</w:t>
            </w:r>
          </w:p>
        </w:tc>
        <w:tc>
          <w:tcPr>
            <w:tcW w:w="2340" w:type="dxa"/>
          </w:tcPr>
          <w:p w:rsidR="008C6B9B" w:rsidRPr="00727557" w:rsidRDefault="008C6B9B" w:rsidP="009245E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Дни приема документов, необходимых для оказания государственной услуги</w:t>
            </w:r>
          </w:p>
        </w:tc>
      </w:tr>
      <w:tr w:rsidR="008C6B9B" w:rsidRPr="007626E9" w:rsidTr="00300687">
        <w:tc>
          <w:tcPr>
            <w:tcW w:w="540" w:type="dxa"/>
          </w:tcPr>
          <w:p w:rsidR="008C6B9B" w:rsidRPr="007626E9" w:rsidRDefault="008C6B9B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8C6B9B" w:rsidRPr="007626E9" w:rsidRDefault="008C6B9B" w:rsidP="00616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3" w:type="dxa"/>
            <w:gridSpan w:val="2"/>
          </w:tcPr>
          <w:p w:rsidR="008C6B9B" w:rsidRPr="007626E9" w:rsidRDefault="008C6B9B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7" w:type="dxa"/>
          </w:tcPr>
          <w:p w:rsidR="008C6B9B" w:rsidRPr="007626E9" w:rsidRDefault="008C6B9B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60" w:type="dxa"/>
          </w:tcPr>
          <w:p w:rsidR="008C6B9B" w:rsidRPr="007626E9" w:rsidRDefault="008C6B9B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80" w:type="dxa"/>
          </w:tcPr>
          <w:p w:rsidR="008C6B9B" w:rsidRPr="007626E9" w:rsidRDefault="008C6B9B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40" w:type="dxa"/>
          </w:tcPr>
          <w:p w:rsidR="008C6B9B" w:rsidRPr="00727557" w:rsidRDefault="008C6B9B" w:rsidP="00010A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</w:tcPr>
          <w:p w:rsidR="008C6B9B" w:rsidRPr="00727557" w:rsidRDefault="008C6B9B" w:rsidP="00616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Азовского</w:t>
            </w:r>
            <w:r w:rsidRPr="00727557">
              <w:rPr>
                <w:rFonts w:ascii="Times New Roman" w:hAnsi="Times New Roman"/>
                <w:sz w:val="24"/>
                <w:szCs w:val="24"/>
              </w:rPr>
              <w:t xml:space="preserve"> немецкого национального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646880, Омская область, село Азово, 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1 Мая, дом 1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(38141) 22-541</w:t>
            </w:r>
          </w:p>
        </w:tc>
        <w:tc>
          <w:tcPr>
            <w:tcW w:w="306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http://azov.omskportal.ru/</w:t>
              </w:r>
            </w:hyperlink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asowo_roo@mail.ru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вторник, четверг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08.00 до 17.00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 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Большереченского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646670, Омская область, рабочий поселок Большеречье,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Красноармейская, дом 1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(38169) 21-187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http://bolr.omskportal.ru/</w:t>
            </w:r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obraz-bolch@mail.ru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вторник, среда, четверг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08.30 до 17.45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 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Большеуковского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646380, Омская область, село Большие Уки,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улица Спортивная, дом 2 А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(38162) 22-161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http://bolu.omskportal.ru/</w:t>
            </w:r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roo_buki@mail.ru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среда, пятница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10.00 до 13.00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 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Горьковского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646600, Омская область, рабочий поселок Горьковское,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Красный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путь, дом 2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(38157) 21-095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http://gork.omskportal.ru/</w:t>
              </w:r>
            </w:hyperlink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gorkov_obrazov@mail.ru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среда, пятница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09.00 до 15.00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 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 xml:space="preserve">Знаменского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>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646550 Омская область, село Знаменское,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Октябрьская,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14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(38179) 21-178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http://znam.omskportal.ru</w:t>
              </w:r>
            </w:hyperlink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rono2004@bk.ru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вторник, среда, четверг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09.00 до 17.00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 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Исилькульского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646020, Омская область, город Исилькуль,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Первомайская,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6264">
              <w:rPr>
                <w:rFonts w:ascii="Times New Roman" w:hAnsi="Times New Roman"/>
                <w:sz w:val="24"/>
                <w:szCs w:val="24"/>
              </w:rPr>
              <w:t xml:space="preserve">Б 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(38173) 22-873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http://isilk.omskportal.ru/</w:t>
              </w:r>
            </w:hyperlink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ikuloo@omskmail.ru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вторник, четверг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08.30 до 17.00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12.00 до 13.00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Калачинского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646900, Омская область, город Калачинск, 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Ленина,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51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(38155) 22-898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http://kalach.omskportal.ru</w:t>
              </w:r>
            </w:hyperlink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kalachinsk-mrcio@yandex.ru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09.00 до 17.00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 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Колосовского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646350, Омская область, село Колосовка, 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Кирова,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(38160) 22-004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http://kolos.omskportal.ru/</w:t>
              </w:r>
            </w:hyperlink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kolosrono@yandex.ru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вторник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09.00 до 13.00 часов,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14.00 до 16.00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 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Кормиловского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646970 Омская область, рабочий поселок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Кормиловка,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Ленина, 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18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(38170) 21-970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http://kormil.omskportal.ru/</w:t>
              </w:r>
            </w:hyperlink>
          </w:p>
        </w:tc>
        <w:tc>
          <w:tcPr>
            <w:tcW w:w="288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obrkormil.omskportal@mail.ru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среда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08.00 до 17.00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 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Крутинского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646130, Омская область, рабочий поселок Крутинка, 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Ленина, 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10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(38167) 21-421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http://krutin.omskportal.ru/</w:t>
              </w:r>
            </w:hyperlink>
          </w:p>
        </w:tc>
        <w:tc>
          <w:tcPr>
            <w:tcW w:w="288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krurono@rambler.ru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пятница с 11.00 до 17.00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 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Любинского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646160, Омская область, рабочий поселок Любинский,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Октябрьская,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98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(38175) 22-073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http://lubin.omskportal.ru/</w:t>
              </w:r>
            </w:hyperlink>
          </w:p>
        </w:tc>
        <w:tc>
          <w:tcPr>
            <w:tcW w:w="288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opekalubino@yandex.ru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вторник, среда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09.30 до 16.00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 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Марьяновского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646049, Омская область, рабочий поселок Марьяновка,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Ленина, 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17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(38168) 22-625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http://maryan.omskportal.ru/</w:t>
              </w:r>
            </w:hyperlink>
          </w:p>
        </w:tc>
        <w:tc>
          <w:tcPr>
            <w:tcW w:w="288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MarianRONO@yandex.ru</w:t>
            </w:r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вторник, четверг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08.00 до 17.00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 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>Управление образования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 xml:space="preserve"> Москаленского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646070, Омская область, рабочий поселок Москаленки,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Ленина,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10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(38174) 21-269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http://moskal.omskportal.ru</w:t>
              </w:r>
            </w:hyperlink>
            <w:r w:rsidRPr="00CA2E8E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  <w:tc>
          <w:tcPr>
            <w:tcW w:w="288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obraz@moskal.omskportal</w:t>
              </w:r>
            </w:hyperlink>
            <w:r w:rsidRPr="00CA2E8E">
              <w:rPr>
                <w:rFonts w:ascii="Times New Roman" w:hAnsi="Times New Roman"/>
                <w:sz w:val="24"/>
                <w:szCs w:val="24"/>
              </w:rPr>
              <w:t>.ru</w:t>
            </w:r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вторник, четверг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08.30 до 18.00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 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Муромцевского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646430, Омская область, рабочий поселок Муромцево,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1F6264">
              <w:rPr>
                <w:rFonts w:ascii="Times New Roman" w:hAnsi="Times New Roman"/>
                <w:sz w:val="24"/>
                <w:szCs w:val="24"/>
              </w:rPr>
              <w:t>лица Красноармейская, дом 2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(38158) 21-624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http://murom.omskportal.ru/</w:t>
              </w:r>
            </w:hyperlink>
          </w:p>
        </w:tc>
        <w:tc>
          <w:tcPr>
            <w:tcW w:w="288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muromko@mail.ru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четверг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09.00 до 18.00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 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Называевского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646101, Омская область, город Называевск,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Красная,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105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(38161) 23-465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http://naz.omskportal.ru/ru/</w:t>
              </w:r>
            </w:hyperlink>
          </w:p>
        </w:tc>
        <w:tc>
          <w:tcPr>
            <w:tcW w:w="288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komitet.11@mail.ru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четверг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08.30 до 18.00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 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34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Нижнеомского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646620, Омская область, село Нижняя Омка,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Петра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Ильичева, дом</w:t>
            </w:r>
            <w:r w:rsidRPr="001F6264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6264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(38165) 21-132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http://noms.omskportal.ru/ru/</w:t>
              </w:r>
            </w:hyperlink>
          </w:p>
        </w:tc>
        <w:tc>
          <w:tcPr>
            <w:tcW w:w="288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nomka_obrazov@mail.ru</w:t>
              </w:r>
            </w:hyperlink>
          </w:p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среда, пятница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09.00 до 17.15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 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и связям с профессиональной школой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Нововаршавского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646830, Омская область, рабочий поселок Нововаршавка,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Кооперативная,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22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(38152) 21-451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http://novovar.omskportal.ru/</w:t>
              </w:r>
            </w:hyperlink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novmcro@gmail.com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четверг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08.30 до 18.00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 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 xml:space="preserve">Одесского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>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646860, Омская область, село Одесское,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Ленина, 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23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(38159) 21-719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http://odes.omskportal.ru/</w:t>
              </w:r>
            </w:hyperlink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odes.kom@mail.ru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пятница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08.30 до 17.30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Оконешниковского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646940, Омская область, рабочий поселок Оконешниково,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Пролетарская,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73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(38166) 22-321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http://okonesh.omskportal.ru/</w:t>
              </w:r>
            </w:hyperlink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uo-okon@omskedu.ru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среда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09.00 до 17.00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 xml:space="preserve">Омского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644009, город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Омск, улица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Лермонтова,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171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626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(3812) 32-40-93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http://oms.omskportal.ru/</w:t>
              </w:r>
            </w:hyperlink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koor08@mail.ru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среда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09.00 до 17.00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 xml:space="preserve">Павлоградского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>муниципального района Омской области</w:t>
            </w:r>
          </w:p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646760 Омская область, рабочий поселок Павлоградка, 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Пролетарская,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 14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(38172) 31-203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http://pavlograd.omskportal</w:t>
              </w:r>
            </w:hyperlink>
            <w:r w:rsidRPr="00CA2E8E">
              <w:rPr>
                <w:rFonts w:ascii="Times New Roman" w:hAnsi="Times New Roman"/>
                <w:sz w:val="24"/>
                <w:szCs w:val="24"/>
              </w:rPr>
              <w:t>.ru/</w:t>
            </w:r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roopav@mail.ru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вторник, среда, четверг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09.00 до 17.00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Полтавского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646740, Омская область, рабочий поселок Полтавка,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Комсомольская,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6264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(38163) 24-155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http://poltav.omskportal.ru/</w:t>
              </w:r>
            </w:hyperlink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ko_poltavka@mail.ru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четверг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09.00 до 17.00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12.00 до14.00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Русско-Полянского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646780, Омская область, рабочий поселок Русская Поляна, 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Комсомольская,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56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(38156) 22-163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http://ruspol.omskportal.ru/</w:t>
              </w:r>
            </w:hyperlink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rp</w:t>
            </w:r>
            <w:r w:rsidRPr="007626E9">
              <w:rPr>
                <w:rFonts w:ascii="Times New Roman" w:hAnsi="Times New Roman"/>
                <w:sz w:val="24"/>
                <w:szCs w:val="24"/>
              </w:rPr>
              <w:t>-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rono</w:t>
            </w:r>
            <w:r w:rsidRPr="007626E9">
              <w:rPr>
                <w:rFonts w:ascii="Times New Roman" w:hAnsi="Times New Roman"/>
                <w:sz w:val="24"/>
                <w:szCs w:val="24"/>
              </w:rPr>
              <w:t>@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mail</w:t>
            </w:r>
            <w:r w:rsidRPr="007626E9">
              <w:rPr>
                <w:rFonts w:ascii="Times New Roman" w:hAnsi="Times New Roman"/>
                <w:sz w:val="24"/>
                <w:szCs w:val="24"/>
              </w:rPr>
              <w:t>.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ru</w:t>
            </w:r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пятница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08.30 до 18.00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Саргатского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646400, Омская область, рабочий поселок Саргатское,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Коммунальная,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ом</w:t>
            </w:r>
            <w:r w:rsidRPr="001F6264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(38178) 21-092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http://sargat.omskportal.ru/</w:t>
              </w:r>
            </w:hyperlink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sarg_obraz@mail.ru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вторник, среда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08.30 до 18.15 часов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08.30 до 12.30 часов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Седельниковского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646480, Омская область, село Седельниково,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Избышева, дом 25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(38164) 21-073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http://sedel.omskportal.ru/</w:t>
              </w:r>
            </w:hyperlink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sed_kom_edu@bk.ru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вторник, среда, пятница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09.00 до 17.00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Таврического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646800, Омская область, рабочий поселок Таврическое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Ленина,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51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(38151) 24-573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http://tavrich.omskportal.ru/</w:t>
              </w:r>
            </w:hyperlink>
          </w:p>
        </w:tc>
        <w:tc>
          <w:tcPr>
            <w:tcW w:w="288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tav_roo@bk.ru</w:t>
              </w:r>
            </w:hyperlink>
          </w:p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8C6B9B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Среда с 15.00 до 17.00 часов,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 xml:space="preserve"> четверг</w:t>
            </w:r>
          </w:p>
          <w:p w:rsidR="008C6B9B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17.30 часов,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 xml:space="preserve"> пятница с 09.00 до 13.00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 xml:space="preserve">Тарского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>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646530, Омская область, город Тара, площадь Ленина, дом 21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(38171) 26-562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http://tarsk.omskportal.ru/</w:t>
              </w:r>
            </w:hyperlink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tara_gorono@mail.ru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пятница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09.00 до 17.00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 xml:space="preserve">Тевризского 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646560, Омская область, рабочий поселок Тевриз,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Советская, дом 29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(38154) 22-055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7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http://tevr.omskportal.ru/</w:t>
              </w:r>
            </w:hyperlink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Komitet-obraz@yandex.ru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пятница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08.30 до 17.00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Тюкалинского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646330, Омская область, город Тюкалинск,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П.Усольцева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4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(38176) 21-597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http://tukalin.omskportal.ru/</w:t>
              </w:r>
            </w:hyperlink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tykom700@mail.ru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четверг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08.30 до 17.45 часов,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пятница с 08.30 до 17.30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образования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Усть-Ишимского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646580, Омская область, село Усть-Ишим,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улица Советская, дом 33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(38150) 21-279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http://ustishim.omskportal.r</w:t>
              </w:r>
            </w:hyperlink>
            <w:r w:rsidRPr="00CA2E8E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  <w:tc>
          <w:tcPr>
            <w:tcW w:w="288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rono_ust_ishim@mail.ru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среда, пятница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08.30 до 16.30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Комитет по образованию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Черлакского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646250, Омская область, рабочий поселок Черлак,</w:t>
            </w:r>
          </w:p>
          <w:p w:rsidR="008C6B9B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Победы, 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11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(38153) 21-575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http://cherl.omskportal.ru/</w:t>
              </w:r>
            </w:hyperlink>
          </w:p>
        </w:tc>
        <w:tc>
          <w:tcPr>
            <w:tcW w:w="288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rcherlak@yandex.ru</w:t>
              </w:r>
            </w:hyperlink>
          </w:p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четверг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09.00 до 16.30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340" w:type="dxa"/>
          </w:tcPr>
          <w:p w:rsidR="008C6B9B" w:rsidRPr="0037763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>Шербакульского</w:t>
            </w:r>
            <w:r w:rsidRPr="00377638">
              <w:rPr>
                <w:rFonts w:ascii="Times New Roman" w:hAnsi="Times New Roman"/>
                <w:sz w:val="24"/>
                <w:szCs w:val="24"/>
              </w:rPr>
              <w:t xml:space="preserve">  муниципального района Омской области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646700, Омская область, рабочий поселок Шербакуль,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 xml:space="preserve">улица Чапаева, </w:t>
            </w:r>
          </w:p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дом 52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F6264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(38177) 21-159</w:t>
            </w:r>
          </w:p>
        </w:tc>
        <w:tc>
          <w:tcPr>
            <w:tcW w:w="3060" w:type="dxa"/>
          </w:tcPr>
          <w:p w:rsidR="008C6B9B" w:rsidRPr="00E6327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5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http://sherb.omskportal.ru/</w:t>
              </w:r>
            </w:hyperlink>
          </w:p>
        </w:tc>
        <w:tc>
          <w:tcPr>
            <w:tcW w:w="2880" w:type="dxa"/>
          </w:tcPr>
          <w:p w:rsidR="008C6B9B" w:rsidRPr="00E63278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sherb_uo@mail.ru</w:t>
              </w:r>
            </w:hyperlink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понедельник, четверг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09.00 до 18.00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до14.00 часов</w:t>
            </w:r>
          </w:p>
        </w:tc>
      </w:tr>
      <w:tr w:rsidR="008C6B9B" w:rsidRPr="007626E9" w:rsidTr="00CA2E8E">
        <w:tc>
          <w:tcPr>
            <w:tcW w:w="540" w:type="dxa"/>
          </w:tcPr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6E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34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7638">
              <w:rPr>
                <w:rFonts w:ascii="Times New Roman" w:hAnsi="Times New Roman"/>
                <w:sz w:val="24"/>
                <w:szCs w:val="24"/>
              </w:rPr>
              <w:t xml:space="preserve">Департамент образования Администрации </w:t>
            </w:r>
            <w:r w:rsidRPr="00CA2E8E">
              <w:rPr>
                <w:rFonts w:ascii="Times New Roman" w:hAnsi="Times New Roman"/>
                <w:sz w:val="24"/>
                <w:szCs w:val="24"/>
              </w:rPr>
              <w:t xml:space="preserve">        г. Омска</w:t>
            </w:r>
          </w:p>
        </w:tc>
        <w:tc>
          <w:tcPr>
            <w:tcW w:w="2443" w:type="dxa"/>
            <w:gridSpan w:val="2"/>
          </w:tcPr>
          <w:p w:rsidR="008C6B9B" w:rsidRPr="001F6264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6264">
              <w:rPr>
                <w:rFonts w:ascii="Times New Roman" w:hAnsi="Times New Roman"/>
                <w:sz w:val="24"/>
                <w:szCs w:val="24"/>
              </w:rPr>
              <w:t>644043, город Омск, улица Карла Либкнехта, дом 33</w:t>
            </w:r>
          </w:p>
        </w:tc>
        <w:tc>
          <w:tcPr>
            <w:tcW w:w="1877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(3812)20-12-85</w:t>
            </w:r>
          </w:p>
        </w:tc>
        <w:tc>
          <w:tcPr>
            <w:tcW w:w="306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E8E">
              <w:rPr>
                <w:rFonts w:ascii="Times New Roman" w:hAnsi="Times New Roman"/>
                <w:sz w:val="24"/>
                <w:szCs w:val="24"/>
              </w:rPr>
              <w:t>http://www.admomsk.ru.</w:t>
            </w:r>
          </w:p>
          <w:p w:rsidR="008C6B9B" w:rsidRPr="00CA2E8E" w:rsidRDefault="008C6B9B" w:rsidP="00CA2E8E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880" w:type="dxa"/>
          </w:tcPr>
          <w:p w:rsidR="008C6B9B" w:rsidRPr="00CA2E8E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Pr="00CA2E8E">
                <w:rPr>
                  <w:rStyle w:val="Hyperlink"/>
                  <w:rFonts w:ascii="Times New Roman" w:hAnsi="Times New Roman"/>
                  <w:sz w:val="24"/>
                  <w:szCs w:val="24"/>
                </w:rPr>
                <w:t>obrazovanie@admomsk.ru</w:t>
              </w:r>
            </w:hyperlink>
          </w:p>
          <w:p w:rsidR="008C6B9B" w:rsidRPr="007626E9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с 9.00 до 17.00 часов.</w:t>
            </w:r>
          </w:p>
          <w:p w:rsidR="008C6B9B" w:rsidRPr="00727557" w:rsidRDefault="008C6B9B" w:rsidP="00CA2E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557">
              <w:rPr>
                <w:rFonts w:ascii="Times New Roman" w:hAnsi="Times New Roman"/>
                <w:sz w:val="24"/>
                <w:szCs w:val="24"/>
              </w:rPr>
              <w:t>Обеденный перерыв с 13.00 до14.00 часов</w:t>
            </w:r>
          </w:p>
        </w:tc>
      </w:tr>
    </w:tbl>
    <w:p w:rsidR="008C6B9B" w:rsidRPr="00CA2E8E" w:rsidRDefault="008C6B9B">
      <w:pPr>
        <w:rPr>
          <w:sz w:val="2"/>
          <w:szCs w:val="2"/>
        </w:rPr>
      </w:pPr>
    </w:p>
    <w:p w:rsidR="008C6B9B" w:rsidRDefault="008C6B9B" w:rsidP="00D642F3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8C6B9B" w:rsidSect="009245ED">
      <w:headerReference w:type="even" r:id="rId68"/>
      <w:headerReference w:type="default" r:id="rId69"/>
      <w:pgSz w:w="16838" w:h="11906" w:orient="landscape"/>
      <w:pgMar w:top="1100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B9B" w:rsidRDefault="008C6B9B" w:rsidP="00977257">
      <w:pPr>
        <w:spacing w:after="0" w:line="240" w:lineRule="auto"/>
      </w:pPr>
      <w:r>
        <w:separator/>
      </w:r>
    </w:p>
  </w:endnote>
  <w:endnote w:type="continuationSeparator" w:id="1">
    <w:p w:rsidR="008C6B9B" w:rsidRDefault="008C6B9B" w:rsidP="0097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B9B" w:rsidRDefault="008C6B9B" w:rsidP="00977257">
      <w:pPr>
        <w:spacing w:after="0" w:line="240" w:lineRule="auto"/>
      </w:pPr>
      <w:r>
        <w:separator/>
      </w:r>
    </w:p>
  </w:footnote>
  <w:footnote w:type="continuationSeparator" w:id="1">
    <w:p w:rsidR="008C6B9B" w:rsidRDefault="008C6B9B" w:rsidP="00977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9B" w:rsidRDefault="008C6B9B" w:rsidP="00E745B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6B9B" w:rsidRDefault="008C6B9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B9B" w:rsidRPr="00995796" w:rsidRDefault="008C6B9B" w:rsidP="00E745B1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995796">
      <w:rPr>
        <w:rStyle w:val="PageNumber"/>
        <w:rFonts w:ascii="Times New Roman" w:hAnsi="Times New Roman"/>
        <w:sz w:val="28"/>
        <w:szCs w:val="28"/>
      </w:rPr>
      <w:fldChar w:fldCharType="begin"/>
    </w:r>
    <w:r w:rsidRPr="0099579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9579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7</w:t>
    </w:r>
    <w:r w:rsidRPr="00995796">
      <w:rPr>
        <w:rStyle w:val="PageNumber"/>
        <w:rFonts w:ascii="Times New Roman" w:hAnsi="Times New Roman"/>
        <w:sz w:val="28"/>
        <w:szCs w:val="28"/>
      </w:rPr>
      <w:fldChar w:fldCharType="end"/>
    </w:r>
  </w:p>
  <w:p w:rsidR="008C6B9B" w:rsidRDefault="008C6B9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B5D58"/>
    <w:multiLevelType w:val="hybridMultilevel"/>
    <w:tmpl w:val="9692DCF8"/>
    <w:lvl w:ilvl="0" w:tplc="EEB6620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774226"/>
    <w:multiLevelType w:val="hybridMultilevel"/>
    <w:tmpl w:val="D95C33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AC747BD"/>
    <w:multiLevelType w:val="hybridMultilevel"/>
    <w:tmpl w:val="D82A5246"/>
    <w:lvl w:ilvl="0" w:tplc="EEB6620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6A40"/>
    <w:rsid w:val="00010A4F"/>
    <w:rsid w:val="000F102D"/>
    <w:rsid w:val="0010679D"/>
    <w:rsid w:val="00126CC1"/>
    <w:rsid w:val="00145855"/>
    <w:rsid w:val="001503F6"/>
    <w:rsid w:val="001A7815"/>
    <w:rsid w:val="001F6264"/>
    <w:rsid w:val="00204AEB"/>
    <w:rsid w:val="0022330C"/>
    <w:rsid w:val="0023535A"/>
    <w:rsid w:val="00276A40"/>
    <w:rsid w:val="0029283E"/>
    <w:rsid w:val="00300687"/>
    <w:rsid w:val="003157BF"/>
    <w:rsid w:val="00364647"/>
    <w:rsid w:val="00377638"/>
    <w:rsid w:val="003C11AE"/>
    <w:rsid w:val="003C15AC"/>
    <w:rsid w:val="003D29B9"/>
    <w:rsid w:val="003D4EAA"/>
    <w:rsid w:val="003F2054"/>
    <w:rsid w:val="00425F3C"/>
    <w:rsid w:val="00457537"/>
    <w:rsid w:val="00464241"/>
    <w:rsid w:val="00531C69"/>
    <w:rsid w:val="0056159E"/>
    <w:rsid w:val="005962CC"/>
    <w:rsid w:val="005C4FF0"/>
    <w:rsid w:val="005F1892"/>
    <w:rsid w:val="00604B94"/>
    <w:rsid w:val="00616CF5"/>
    <w:rsid w:val="00667AF1"/>
    <w:rsid w:val="006A7789"/>
    <w:rsid w:val="006C220F"/>
    <w:rsid w:val="00727557"/>
    <w:rsid w:val="007626E9"/>
    <w:rsid w:val="007C5A10"/>
    <w:rsid w:val="00852CD5"/>
    <w:rsid w:val="00864834"/>
    <w:rsid w:val="00877760"/>
    <w:rsid w:val="008938C4"/>
    <w:rsid w:val="008A67BB"/>
    <w:rsid w:val="008C6B9B"/>
    <w:rsid w:val="009245ED"/>
    <w:rsid w:val="00977257"/>
    <w:rsid w:val="00995796"/>
    <w:rsid w:val="009B77B8"/>
    <w:rsid w:val="00A10EAB"/>
    <w:rsid w:val="00A53716"/>
    <w:rsid w:val="00A86E7F"/>
    <w:rsid w:val="00AE1D0F"/>
    <w:rsid w:val="00B267AA"/>
    <w:rsid w:val="00B42ADB"/>
    <w:rsid w:val="00B80216"/>
    <w:rsid w:val="00BD616D"/>
    <w:rsid w:val="00BE6213"/>
    <w:rsid w:val="00CA2E8E"/>
    <w:rsid w:val="00CC3D9C"/>
    <w:rsid w:val="00D43732"/>
    <w:rsid w:val="00D642F3"/>
    <w:rsid w:val="00D71A07"/>
    <w:rsid w:val="00DF464E"/>
    <w:rsid w:val="00E63278"/>
    <w:rsid w:val="00E667A7"/>
    <w:rsid w:val="00E745B1"/>
    <w:rsid w:val="00ED3110"/>
    <w:rsid w:val="00ED6725"/>
    <w:rsid w:val="00F36E8A"/>
    <w:rsid w:val="00FB0BB4"/>
    <w:rsid w:val="00FE31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83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B0BB4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FB0BB4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Iniiaiieoaenonionooiii1">
    <w:name w:val="Iniiaiie oaeno n ionooiii+1"/>
    <w:basedOn w:val="Normal"/>
    <w:next w:val="Normal"/>
    <w:uiPriority w:val="99"/>
    <w:rsid w:val="00FB0BB4"/>
    <w:pPr>
      <w:suppressAutoHyphens/>
      <w:autoSpaceDE w:val="0"/>
    </w:pPr>
    <w:rPr>
      <w:rFonts w:eastAsia="SimSun" w:cs="Mangal"/>
      <w:lang w:eastAsia="hi-IN" w:bidi="hi-IN"/>
    </w:rPr>
  </w:style>
  <w:style w:type="character" w:customStyle="1" w:styleId="apple-converted-space">
    <w:name w:val="apple-converted-space"/>
    <w:basedOn w:val="DefaultParagraphFont"/>
    <w:uiPriority w:val="99"/>
    <w:rsid w:val="00FB0BB4"/>
    <w:rPr>
      <w:rFonts w:cs="Times New Roman"/>
    </w:rPr>
  </w:style>
  <w:style w:type="table" w:styleId="TableGrid">
    <w:name w:val="Table Grid"/>
    <w:basedOn w:val="TableNormal"/>
    <w:uiPriority w:val="99"/>
    <w:locked/>
    <w:rsid w:val="00377638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locked/>
    <w:rsid w:val="00377638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97725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77257"/>
    <w:rPr>
      <w:rFonts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rsid w:val="0097725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77257"/>
    <w:rPr>
      <w:rFonts w:cs="Times New Roman"/>
      <w:sz w:val="22"/>
      <w:szCs w:val="22"/>
      <w:lang w:eastAsia="en-US"/>
    </w:rPr>
  </w:style>
  <w:style w:type="paragraph" w:styleId="NoSpacing">
    <w:name w:val="No Spacing"/>
    <w:link w:val="NoSpacingChar"/>
    <w:uiPriority w:val="99"/>
    <w:qFormat/>
    <w:rsid w:val="00977257"/>
    <w:rPr>
      <w:rFonts w:eastAsia="Times New Roman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977257"/>
    <w:rPr>
      <w:rFonts w:eastAsia="Times New Roman" w:cs="Times New Roman"/>
      <w:sz w:val="22"/>
      <w:szCs w:val="22"/>
      <w:lang w:val="ru-RU" w:eastAsia="en-US" w:bidi="ar-SA"/>
    </w:rPr>
  </w:style>
  <w:style w:type="paragraph" w:customStyle="1" w:styleId="1">
    <w:name w:val="Абзац списка1"/>
    <w:basedOn w:val="Normal"/>
    <w:uiPriority w:val="99"/>
    <w:rsid w:val="00D71A07"/>
    <w:pPr>
      <w:ind w:left="720"/>
      <w:contextualSpacing/>
    </w:pPr>
    <w:rPr>
      <w:rFonts w:eastAsia="Times New Roman"/>
    </w:rPr>
  </w:style>
  <w:style w:type="character" w:styleId="PageNumber">
    <w:name w:val="page number"/>
    <w:basedOn w:val="DefaultParagraphFont"/>
    <w:uiPriority w:val="99"/>
    <w:rsid w:val="0099579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znam.omskportal.ru/" TargetMode="External"/><Relationship Id="rId18" Type="http://schemas.openxmlformats.org/officeDocument/2006/relationships/hyperlink" Target="mailto:kalachinsk-mrcio@yandex.ru" TargetMode="External"/><Relationship Id="rId26" Type="http://schemas.openxmlformats.org/officeDocument/2006/relationships/hyperlink" Target="mailto:opekalubino@yandex.ru" TargetMode="External"/><Relationship Id="rId39" Type="http://schemas.openxmlformats.org/officeDocument/2006/relationships/hyperlink" Target="mailto:odes.kom@mail.ru" TargetMode="External"/><Relationship Id="rId21" Type="http://schemas.openxmlformats.org/officeDocument/2006/relationships/hyperlink" Target="http://kormil.omskportal.ru/" TargetMode="External"/><Relationship Id="rId34" Type="http://schemas.openxmlformats.org/officeDocument/2006/relationships/hyperlink" Target="http://noms.omskportal.ru/ru/" TargetMode="External"/><Relationship Id="rId42" Type="http://schemas.openxmlformats.org/officeDocument/2006/relationships/hyperlink" Target="http://oms.omskportal.ru/" TargetMode="External"/><Relationship Id="rId47" Type="http://schemas.openxmlformats.org/officeDocument/2006/relationships/hyperlink" Target="mailto:ko_poltavka@mail.ru" TargetMode="External"/><Relationship Id="rId50" Type="http://schemas.openxmlformats.org/officeDocument/2006/relationships/hyperlink" Target="mailto:sarg_obraz@mail.ru" TargetMode="External"/><Relationship Id="rId55" Type="http://schemas.openxmlformats.org/officeDocument/2006/relationships/hyperlink" Target="http://tarsk.omskportal.ru/" TargetMode="External"/><Relationship Id="rId63" Type="http://schemas.openxmlformats.org/officeDocument/2006/relationships/hyperlink" Target="http://cherl.omskportal.ru/" TargetMode="External"/><Relationship Id="rId68" Type="http://schemas.openxmlformats.org/officeDocument/2006/relationships/header" Target="header1.xml"/><Relationship Id="rId7" Type="http://schemas.openxmlformats.org/officeDocument/2006/relationships/hyperlink" Target="http://azov.omskportal.ru/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ikuloo@omskmail.ru" TargetMode="External"/><Relationship Id="rId29" Type="http://schemas.openxmlformats.org/officeDocument/2006/relationships/hyperlink" Target="mailto:obraz@moskal.omskporta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ork.omskportal.ru/" TargetMode="External"/><Relationship Id="rId24" Type="http://schemas.openxmlformats.org/officeDocument/2006/relationships/hyperlink" Target="mailto:krurono@rambler.ru" TargetMode="External"/><Relationship Id="rId32" Type="http://schemas.openxmlformats.org/officeDocument/2006/relationships/hyperlink" Target="http://naz.omskportal.ru/ru/" TargetMode="External"/><Relationship Id="rId37" Type="http://schemas.openxmlformats.org/officeDocument/2006/relationships/hyperlink" Target="mailto:novmcro@gmail.com" TargetMode="External"/><Relationship Id="rId40" Type="http://schemas.openxmlformats.org/officeDocument/2006/relationships/hyperlink" Target="http://okonesh.omskportal.ru/" TargetMode="External"/><Relationship Id="rId45" Type="http://schemas.openxmlformats.org/officeDocument/2006/relationships/hyperlink" Target="mailto:roopav@mail.ru" TargetMode="External"/><Relationship Id="rId53" Type="http://schemas.openxmlformats.org/officeDocument/2006/relationships/hyperlink" Target="http://tavrich.omskportal.ru/" TargetMode="External"/><Relationship Id="rId58" Type="http://schemas.openxmlformats.org/officeDocument/2006/relationships/hyperlink" Target="mailto:Komitet-obraz@yandex.ru" TargetMode="External"/><Relationship Id="rId66" Type="http://schemas.openxmlformats.org/officeDocument/2006/relationships/hyperlink" Target="mailto:sherb_uo@mai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isilk.omskportal.ru/" TargetMode="External"/><Relationship Id="rId23" Type="http://schemas.openxmlformats.org/officeDocument/2006/relationships/hyperlink" Target="http://krutin.omskportal.ru/" TargetMode="External"/><Relationship Id="rId28" Type="http://schemas.openxmlformats.org/officeDocument/2006/relationships/hyperlink" Target="http://moskal.omskportal.ru/" TargetMode="External"/><Relationship Id="rId36" Type="http://schemas.openxmlformats.org/officeDocument/2006/relationships/hyperlink" Target="http://novovar.omskportal.ru/" TargetMode="External"/><Relationship Id="rId49" Type="http://schemas.openxmlformats.org/officeDocument/2006/relationships/hyperlink" Target="http://sargat.omskportal.ru/" TargetMode="External"/><Relationship Id="rId57" Type="http://schemas.openxmlformats.org/officeDocument/2006/relationships/hyperlink" Target="http://tevr.omskportal.ru/" TargetMode="External"/><Relationship Id="rId61" Type="http://schemas.openxmlformats.org/officeDocument/2006/relationships/hyperlink" Target="http://ustishim.omskportal.r" TargetMode="External"/><Relationship Id="rId10" Type="http://schemas.openxmlformats.org/officeDocument/2006/relationships/hyperlink" Target="mailto:roo_buki@mail.ru" TargetMode="External"/><Relationship Id="rId19" Type="http://schemas.openxmlformats.org/officeDocument/2006/relationships/hyperlink" Target="http://kolos.omskportal.ru/" TargetMode="External"/><Relationship Id="rId31" Type="http://schemas.openxmlformats.org/officeDocument/2006/relationships/hyperlink" Target="mailto:muromko@mail.ru" TargetMode="External"/><Relationship Id="rId44" Type="http://schemas.openxmlformats.org/officeDocument/2006/relationships/hyperlink" Target="http://pavlograd.omskportal" TargetMode="External"/><Relationship Id="rId52" Type="http://schemas.openxmlformats.org/officeDocument/2006/relationships/hyperlink" Target="mailto:sed_kom_edu@bk.ru" TargetMode="External"/><Relationship Id="rId60" Type="http://schemas.openxmlformats.org/officeDocument/2006/relationships/hyperlink" Target="mailto:tykom700@mail.ru" TargetMode="External"/><Relationship Id="rId65" Type="http://schemas.openxmlformats.org/officeDocument/2006/relationships/hyperlink" Target="http://sherb.omskport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raz-bolch@mail.ru" TargetMode="External"/><Relationship Id="rId14" Type="http://schemas.openxmlformats.org/officeDocument/2006/relationships/hyperlink" Target="mailto:rono2004@bk.ru" TargetMode="External"/><Relationship Id="rId22" Type="http://schemas.openxmlformats.org/officeDocument/2006/relationships/hyperlink" Target="mailto:obrkormil.omskportal@mail.ru" TargetMode="External"/><Relationship Id="rId27" Type="http://schemas.openxmlformats.org/officeDocument/2006/relationships/hyperlink" Target="http://maryan.omskportal.ru/" TargetMode="External"/><Relationship Id="rId30" Type="http://schemas.openxmlformats.org/officeDocument/2006/relationships/hyperlink" Target="http://murom.omskportal.ru/" TargetMode="External"/><Relationship Id="rId35" Type="http://schemas.openxmlformats.org/officeDocument/2006/relationships/hyperlink" Target="mailto:nomka_obrazov@mail.ru" TargetMode="External"/><Relationship Id="rId43" Type="http://schemas.openxmlformats.org/officeDocument/2006/relationships/hyperlink" Target="mailto:koor08@mail.ru" TargetMode="External"/><Relationship Id="rId48" Type="http://schemas.openxmlformats.org/officeDocument/2006/relationships/hyperlink" Target="http://ruspol.omskportal.ru/" TargetMode="External"/><Relationship Id="rId56" Type="http://schemas.openxmlformats.org/officeDocument/2006/relationships/hyperlink" Target="mailto:tara_gorono@mail.ru" TargetMode="External"/><Relationship Id="rId64" Type="http://schemas.openxmlformats.org/officeDocument/2006/relationships/hyperlink" Target="mailto:rcherlak@yandex.ru" TargetMode="External"/><Relationship Id="rId69" Type="http://schemas.openxmlformats.org/officeDocument/2006/relationships/header" Target="header2.xml"/><Relationship Id="rId8" Type="http://schemas.openxmlformats.org/officeDocument/2006/relationships/hyperlink" Target="mailto:asowo_roo@mail.ru" TargetMode="External"/><Relationship Id="rId51" Type="http://schemas.openxmlformats.org/officeDocument/2006/relationships/hyperlink" Target="http://sedel.omskportal.ru/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gorkov_obrazov@mail.ru" TargetMode="External"/><Relationship Id="rId17" Type="http://schemas.openxmlformats.org/officeDocument/2006/relationships/hyperlink" Target="http://kalach.omskportal.ru/" TargetMode="External"/><Relationship Id="rId25" Type="http://schemas.openxmlformats.org/officeDocument/2006/relationships/hyperlink" Target="http://lubin.omskportal.ru/" TargetMode="External"/><Relationship Id="rId33" Type="http://schemas.openxmlformats.org/officeDocument/2006/relationships/hyperlink" Target="mailto:komitet.11@mail.ru" TargetMode="External"/><Relationship Id="rId38" Type="http://schemas.openxmlformats.org/officeDocument/2006/relationships/hyperlink" Target="http://odes.omskportal.ru/" TargetMode="External"/><Relationship Id="rId46" Type="http://schemas.openxmlformats.org/officeDocument/2006/relationships/hyperlink" Target="http://poltav.omskportal.ru/" TargetMode="External"/><Relationship Id="rId59" Type="http://schemas.openxmlformats.org/officeDocument/2006/relationships/hyperlink" Target="http://tukalin.omskportal.ru/" TargetMode="External"/><Relationship Id="rId67" Type="http://schemas.openxmlformats.org/officeDocument/2006/relationships/hyperlink" Target="mailto:obrazovanie@admomsk.ru" TargetMode="External"/><Relationship Id="rId20" Type="http://schemas.openxmlformats.org/officeDocument/2006/relationships/hyperlink" Target="mailto:kolosrono@yandex.ru" TargetMode="External"/><Relationship Id="rId41" Type="http://schemas.openxmlformats.org/officeDocument/2006/relationships/hyperlink" Target="mailto:uo-okon@omskedu.ru" TargetMode="External"/><Relationship Id="rId54" Type="http://schemas.openxmlformats.org/officeDocument/2006/relationships/hyperlink" Target="mailto:tav_roo@bk.ru" TargetMode="External"/><Relationship Id="rId62" Type="http://schemas.openxmlformats.org/officeDocument/2006/relationships/hyperlink" Target="mailto:rono_ust_ishim@mail.ru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140</TotalTime>
  <Pages>8</Pages>
  <Words>2049</Words>
  <Characters>11683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HappyUser</dc:creator>
  <cp:keywords/>
  <dc:description/>
  <cp:lastModifiedBy>TraizeGS</cp:lastModifiedBy>
  <cp:revision>30</cp:revision>
  <cp:lastPrinted>2014-02-07T02:40:00Z</cp:lastPrinted>
  <dcterms:created xsi:type="dcterms:W3CDTF">2013-07-21T16:57:00Z</dcterms:created>
  <dcterms:modified xsi:type="dcterms:W3CDTF">2014-02-07T03:03:00Z</dcterms:modified>
</cp:coreProperties>
</file>